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FBB" w:rsidRDefault="00551FBB" w:rsidP="00BF04FE">
      <w:pPr>
        <w:pStyle w:val="Heading8"/>
        <w:suppressAutoHyphens/>
        <w:spacing w:before="0" w:after="0"/>
        <w:ind w:left="5664"/>
        <w:jc w:val="center"/>
        <w:rPr>
          <w:rFonts w:ascii="Times New Roman" w:hAnsi="Times New Roman"/>
          <w:b w:val="0"/>
          <w:sz w:val="24"/>
          <w:szCs w:val="32"/>
        </w:rPr>
      </w:pPr>
      <w:r>
        <w:rPr>
          <w:rFonts w:ascii="Times New Roman" w:hAnsi="Times New Roman"/>
          <w:b w:val="0"/>
          <w:sz w:val="24"/>
          <w:szCs w:val="32"/>
        </w:rPr>
        <w:t>Приложение № 9</w:t>
      </w:r>
    </w:p>
    <w:p w:rsidR="00551FBB" w:rsidRDefault="00551FBB" w:rsidP="00BF04FE">
      <w:pPr>
        <w:ind w:left="5664"/>
        <w:jc w:val="center"/>
      </w:pPr>
      <w:r w:rsidRPr="00726F55">
        <w:t xml:space="preserve">      </w:t>
      </w:r>
      <w:r>
        <w:t xml:space="preserve">к договору №         от                </w:t>
      </w:r>
    </w:p>
    <w:p w:rsidR="00551FBB" w:rsidRPr="006301FB" w:rsidRDefault="00551FBB" w:rsidP="006301FB">
      <w:pPr>
        <w:jc w:val="center"/>
        <w:rPr>
          <w:b/>
        </w:rPr>
      </w:pPr>
    </w:p>
    <w:p w:rsidR="00551FBB" w:rsidRPr="006301FB" w:rsidRDefault="00551FBB" w:rsidP="006301FB">
      <w:pPr>
        <w:jc w:val="center"/>
        <w:rPr>
          <w:b/>
          <w:caps/>
        </w:rPr>
      </w:pPr>
      <w:r w:rsidRPr="006301FB">
        <w:rPr>
          <w:b/>
        </w:rPr>
        <w:t>УСЛОВИЯ КОНФИДЕНЦИАЛЬНОСТИ</w:t>
      </w:r>
    </w:p>
    <w:p w:rsidR="00551FBB" w:rsidRPr="006301FB" w:rsidRDefault="00551FBB" w:rsidP="006301FB">
      <w:pPr>
        <w:jc w:val="center"/>
        <w:rPr>
          <w:b/>
        </w:rPr>
      </w:pPr>
    </w:p>
    <w:p w:rsidR="00551FBB" w:rsidRPr="006301FB" w:rsidRDefault="00551FB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2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—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E47147">
        <w:rPr>
          <w:sz w:val="24"/>
          <w:szCs w:val="24"/>
        </w:rPr>
        <w:t>_____________</w:t>
      </w:r>
      <w:r w:rsidRPr="006301FB">
        <w:rPr>
          <w:sz w:val="24"/>
          <w:szCs w:val="24"/>
        </w:rPr>
        <w:t>:</w:t>
      </w:r>
    </w:p>
    <w:p w:rsidR="00551FBB" w:rsidRPr="006301FB" w:rsidRDefault="00551FBB" w:rsidP="006301FB">
      <w:pPr>
        <w:pStyle w:val="29"/>
        <w:shd w:val="clear" w:color="auto" w:fill="auto"/>
        <w:tabs>
          <w:tab w:val="left" w:leader="underscore" w:pos="3610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Коммерческая </w:t>
      </w:r>
      <w:r w:rsidRPr="006301FB">
        <w:rPr>
          <w:rStyle w:val="21"/>
          <w:sz w:val="24"/>
          <w:szCs w:val="24"/>
          <w:u w:val="none"/>
        </w:rPr>
        <w:t xml:space="preserve">тайна </w:t>
      </w:r>
      <w:r w:rsidRPr="006301FB">
        <w:rPr>
          <w:sz w:val="24"/>
          <w:szCs w:val="24"/>
        </w:rPr>
        <w:t>Экз. №</w:t>
      </w:r>
      <w:r w:rsidRPr="006301FB">
        <w:rPr>
          <w:sz w:val="24"/>
          <w:szCs w:val="24"/>
        </w:rPr>
        <w:tab/>
      </w:r>
    </w:p>
    <w:p w:rsidR="00551FBB" w:rsidRPr="00E47147" w:rsidRDefault="00551FB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E47147">
        <w:rPr>
          <w:sz w:val="24"/>
          <w:szCs w:val="24"/>
        </w:rPr>
        <w:t>______________________</w:t>
      </w:r>
    </w:p>
    <w:p w:rsidR="00551FBB" w:rsidRPr="00E47147" w:rsidRDefault="00551FBB" w:rsidP="00B94EE1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E47147">
        <w:rPr>
          <w:sz w:val="24"/>
          <w:szCs w:val="24"/>
        </w:rPr>
        <w:t>______________________</w:t>
      </w:r>
    </w:p>
    <w:p w:rsidR="00551FBB" w:rsidRPr="00E47147" w:rsidRDefault="00551FB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301FB">
        <w:rPr>
          <w:sz w:val="24"/>
          <w:szCs w:val="24"/>
        </w:rPr>
        <w:t>АО «НИАЭП»:</w:t>
      </w:r>
    </w:p>
    <w:p w:rsidR="00551FBB" w:rsidRPr="006301FB" w:rsidRDefault="00551FBB" w:rsidP="00662F76">
      <w:pPr>
        <w:pStyle w:val="29"/>
        <w:shd w:val="clear" w:color="auto" w:fill="auto"/>
        <w:tabs>
          <w:tab w:val="left" w:leader="underscore" w:pos="3673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rStyle w:val="21"/>
          <w:sz w:val="24"/>
          <w:szCs w:val="24"/>
          <w:u w:val="none"/>
        </w:rPr>
        <w:t xml:space="preserve">Коммерческая тайна </w:t>
      </w:r>
      <w:r w:rsidRPr="006301FB">
        <w:rPr>
          <w:sz w:val="24"/>
          <w:szCs w:val="24"/>
        </w:rPr>
        <w:t>Экз. №</w:t>
      </w:r>
      <w:r w:rsidRPr="006301FB">
        <w:rPr>
          <w:sz w:val="24"/>
          <w:szCs w:val="24"/>
        </w:rPr>
        <w:tab/>
      </w: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6301FB">
        <w:rPr>
          <w:sz w:val="24"/>
          <w:szCs w:val="24"/>
        </w:rPr>
        <w:t>кционерное общество</w:t>
      </w:r>
    </w:p>
    <w:p w:rsidR="00551FBB" w:rsidRDefault="00551FB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НИЖЕГОРОДСКАЯ ИНЖИНИРИНГОВАЯ КОМПАНИЯ </w:t>
      </w: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«АТОМЭНЕРГОПРОЕКТ»</w:t>
      </w: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smartTag w:uri="urn:schemas-microsoft-com:office:smarttags" w:element="metricconverter">
        <w:smartTagPr>
          <w:attr w:name="ProductID" w:val="603006, г"/>
        </w:smartTagPr>
        <w:r w:rsidRPr="006301FB">
          <w:rPr>
            <w:sz w:val="24"/>
            <w:szCs w:val="24"/>
          </w:rPr>
          <w:t>603006, г</w:t>
        </w:r>
      </w:smartTag>
      <w:r w:rsidRPr="006301FB">
        <w:rPr>
          <w:sz w:val="24"/>
          <w:szCs w:val="24"/>
        </w:rPr>
        <w:t>. Нижний Новгород, пл. Свободы, д. 3</w:t>
      </w:r>
    </w:p>
    <w:p w:rsidR="00551FBB" w:rsidRPr="006301FB" w:rsidRDefault="00551FB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42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случае, если для оказания услуг по настоящему Договору требуются Документы, не предусмотренные настоящим Договором, Передающей стороне направляется мотивированный запрос с указанием конкретных целей и услуг, для которых запрашиваются Документы.</w:t>
      </w: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551FBB" w:rsidRPr="006301FB" w:rsidRDefault="00551FB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3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551FBB" w:rsidRPr="006301FB" w:rsidRDefault="00551FB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5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течение действия Договора, а также в течение 10 лет (десяти)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551FBB" w:rsidRPr="006301FB" w:rsidRDefault="00551FB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46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Принимающая сторона обязуется обращаться с информацией, составляющей коммерческую тайну в соответствии с грифом конфиденциальности,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6. Информация не будет считаться конфиденциальной,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551FBB" w:rsidRPr="006301FB" w:rsidRDefault="00551FB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уже известна Принимающей стороне;</w:t>
      </w:r>
    </w:p>
    <w:p w:rsidR="00551FBB" w:rsidRPr="006301FB" w:rsidRDefault="00551FB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49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551FBB" w:rsidRPr="006301FB" w:rsidRDefault="00551FB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легально получена от третьей стороны без ограничения и без нарушения настоящего Договора;</w:t>
      </w:r>
    </w:p>
    <w:p w:rsidR="00551FBB" w:rsidRPr="006301FB" w:rsidRDefault="00551FB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представлена третьей стороне Передающей стороной без аналогичного ограничения на права третьей стороны;</w:t>
      </w:r>
    </w:p>
    <w:p w:rsidR="00551FBB" w:rsidRPr="006301FB" w:rsidRDefault="00551FB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разрешена к опубликованию письменным разрешением Передающей стороны.</w:t>
      </w:r>
    </w:p>
    <w:p w:rsidR="00551FBB" w:rsidRPr="006301FB" w:rsidRDefault="00551FB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43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 вернуть ей все ранее полученные Документы, направив Принимающей стороне требование в письменной форме. В течение 15 (пятнадцать) дней после получения такого требования Принимающая сторона должна вернуть все оригиналы документов и уничтожить все их копии и воспроизведения в любой форме, имеющиеся в её распоряжении.</w:t>
      </w:r>
    </w:p>
    <w:p w:rsidR="00551FBB" w:rsidRPr="006301FB" w:rsidRDefault="00551FB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46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551FBB" w:rsidRPr="006301FB" w:rsidRDefault="00551FB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0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551FBB" w:rsidRDefault="00551FBB" w:rsidP="006301FB">
      <w:pPr>
        <w:ind w:left="40" w:right="40"/>
        <w:jc w:val="both"/>
      </w:pPr>
      <w:r w:rsidRPr="006301FB"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551FBB" w:rsidRDefault="00551FBB" w:rsidP="006301FB">
      <w:pPr>
        <w:ind w:left="40" w:right="40"/>
        <w:jc w:val="both"/>
      </w:pPr>
    </w:p>
    <w:tbl>
      <w:tblPr>
        <w:tblW w:w="10314" w:type="dxa"/>
        <w:tblLook w:val="01E0"/>
      </w:tblPr>
      <w:tblGrid>
        <w:gridCol w:w="4503"/>
        <w:gridCol w:w="5811"/>
      </w:tblGrid>
      <w:tr w:rsidR="00551FBB" w:rsidTr="009E5534">
        <w:tc>
          <w:tcPr>
            <w:tcW w:w="4503" w:type="dxa"/>
          </w:tcPr>
          <w:p w:rsidR="00551FBB" w:rsidRDefault="00551FBB" w:rsidP="009E5534">
            <w:pPr>
              <w:rPr>
                <w:b/>
              </w:rPr>
            </w:pPr>
            <w:r>
              <w:rPr>
                <w:b/>
              </w:rPr>
              <w:t>ИСПОЛНИТЕЛЬ:</w:t>
            </w:r>
          </w:p>
          <w:p w:rsidR="00551FBB" w:rsidRDefault="00551FBB" w:rsidP="009E5534"/>
          <w:p w:rsidR="00551FBB" w:rsidRDefault="00551FBB" w:rsidP="009E5534"/>
          <w:p w:rsidR="00551FBB" w:rsidRDefault="00551FBB" w:rsidP="009E5534">
            <w:r>
              <w:t>____________________</w:t>
            </w:r>
            <w:r>
              <w:rPr>
                <w:b/>
              </w:rPr>
              <w:t>___</w:t>
            </w:r>
          </w:p>
          <w:p w:rsidR="00551FBB" w:rsidRDefault="00551FBB" w:rsidP="009E5534">
            <w:r>
              <w:t>м.п.</w:t>
            </w:r>
          </w:p>
        </w:tc>
        <w:tc>
          <w:tcPr>
            <w:tcW w:w="5811" w:type="dxa"/>
          </w:tcPr>
          <w:p w:rsidR="00551FBB" w:rsidRDefault="00551FBB" w:rsidP="009E5534">
            <w:pPr>
              <w:rPr>
                <w:b/>
              </w:rPr>
            </w:pPr>
            <w:r>
              <w:rPr>
                <w:b/>
              </w:rPr>
              <w:t>ЗАКАЗЧИК:</w:t>
            </w:r>
          </w:p>
          <w:p w:rsidR="00551FBB" w:rsidRDefault="00551FBB" w:rsidP="009E5534">
            <w:r>
              <w:t>Президент АО «НИАЭП»</w:t>
            </w:r>
          </w:p>
          <w:p w:rsidR="00551FBB" w:rsidRDefault="00551FBB" w:rsidP="009E5534">
            <w:pPr>
              <w:jc w:val="right"/>
            </w:pPr>
          </w:p>
          <w:p w:rsidR="00551FBB" w:rsidRDefault="00551FBB" w:rsidP="009E5534">
            <w:r>
              <w:t>___________________</w:t>
            </w:r>
            <w:r>
              <w:rPr>
                <w:b/>
              </w:rPr>
              <w:t>В. И. Лимаренко</w:t>
            </w:r>
          </w:p>
          <w:p w:rsidR="00551FBB" w:rsidRDefault="00551FBB" w:rsidP="009E5534">
            <w:r>
              <w:t xml:space="preserve"> м.п.</w:t>
            </w:r>
          </w:p>
        </w:tc>
      </w:tr>
    </w:tbl>
    <w:p w:rsidR="00551FBB" w:rsidRPr="006301FB" w:rsidRDefault="00551FBB" w:rsidP="006301FB">
      <w:pPr>
        <w:ind w:left="40" w:right="40"/>
        <w:jc w:val="both"/>
        <w:rPr>
          <w:b/>
        </w:rPr>
      </w:pPr>
    </w:p>
    <w:sectPr w:rsidR="00551FBB" w:rsidRPr="006301FB" w:rsidSect="006301F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FBB" w:rsidRDefault="00551FBB" w:rsidP="006301FB">
      <w:r>
        <w:separator/>
      </w:r>
    </w:p>
  </w:endnote>
  <w:endnote w:type="continuationSeparator" w:id="0">
    <w:p w:rsidR="00551FBB" w:rsidRDefault="00551FBB" w:rsidP="00630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FBB" w:rsidRDefault="00551FBB" w:rsidP="006301FB">
      <w:r>
        <w:separator/>
      </w:r>
    </w:p>
  </w:footnote>
  <w:footnote w:type="continuationSeparator" w:id="0">
    <w:p w:rsidR="00551FBB" w:rsidRDefault="00551FBB" w:rsidP="006301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F0680"/>
    <w:multiLevelType w:val="multilevel"/>
    <w:tmpl w:val="252EA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52A55388"/>
    <w:multiLevelType w:val="multilevel"/>
    <w:tmpl w:val="8ED6293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01FB"/>
    <w:rsid w:val="000B6474"/>
    <w:rsid w:val="001F2F7B"/>
    <w:rsid w:val="00350A88"/>
    <w:rsid w:val="003B2744"/>
    <w:rsid w:val="00486B7A"/>
    <w:rsid w:val="00551FBB"/>
    <w:rsid w:val="006047AB"/>
    <w:rsid w:val="006301FB"/>
    <w:rsid w:val="00662F76"/>
    <w:rsid w:val="006A451E"/>
    <w:rsid w:val="00726F55"/>
    <w:rsid w:val="007D5B6E"/>
    <w:rsid w:val="00812821"/>
    <w:rsid w:val="008509AF"/>
    <w:rsid w:val="00865931"/>
    <w:rsid w:val="009C6146"/>
    <w:rsid w:val="009E5534"/>
    <w:rsid w:val="009F1FA5"/>
    <w:rsid w:val="009F6210"/>
    <w:rsid w:val="00A738A3"/>
    <w:rsid w:val="00A82F18"/>
    <w:rsid w:val="00AA6DF1"/>
    <w:rsid w:val="00B91BD5"/>
    <w:rsid w:val="00B93DF9"/>
    <w:rsid w:val="00B94EE1"/>
    <w:rsid w:val="00BF04FE"/>
    <w:rsid w:val="00CA1782"/>
    <w:rsid w:val="00CF3487"/>
    <w:rsid w:val="00DC6117"/>
    <w:rsid w:val="00E30732"/>
    <w:rsid w:val="00E47147"/>
    <w:rsid w:val="00EB2C4B"/>
    <w:rsid w:val="00EC2D39"/>
    <w:rsid w:val="00ED6871"/>
    <w:rsid w:val="00FA2228"/>
    <w:rsid w:val="00FB74C5"/>
    <w:rsid w:val="00FC4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1FB"/>
    <w:rPr>
      <w:rFonts w:ascii="Times New Roman" w:eastAsia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BF04FE"/>
    <w:pPr>
      <w:keepNext/>
      <w:spacing w:before="120" w:after="120"/>
      <w:outlineLvl w:val="7"/>
    </w:pPr>
    <w:rPr>
      <w:rFonts w:ascii="Arial" w:eastAsia="Calibri" w:hAnsi="Arial"/>
      <w:b/>
      <w:sz w:val="3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6301FB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6301F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">
    <w:name w:val="Основной текст_"/>
    <w:basedOn w:val="DefaultParagraphFont"/>
    <w:link w:val="29"/>
    <w:uiPriority w:val="99"/>
    <w:locked/>
    <w:rsid w:val="006301FB"/>
    <w:rPr>
      <w:rFonts w:ascii="Times New Roman" w:hAnsi="Times New Roman" w:cs="Times New Roman"/>
      <w:shd w:val="clear" w:color="auto" w:fill="FFFFFF"/>
    </w:rPr>
  </w:style>
  <w:style w:type="character" w:customStyle="1" w:styleId="21">
    <w:name w:val="Основной текст21"/>
    <w:basedOn w:val="a"/>
    <w:uiPriority w:val="99"/>
    <w:rsid w:val="006301FB"/>
    <w:rPr>
      <w:u w:val="single"/>
    </w:rPr>
  </w:style>
  <w:style w:type="paragraph" w:customStyle="1" w:styleId="29">
    <w:name w:val="Основной текст29"/>
    <w:basedOn w:val="Normal"/>
    <w:link w:val="a"/>
    <w:uiPriority w:val="99"/>
    <w:rsid w:val="006301FB"/>
    <w:pPr>
      <w:shd w:val="clear" w:color="auto" w:fill="FFFFFF"/>
      <w:spacing w:before="360" w:line="274" w:lineRule="exact"/>
      <w:ind w:hanging="520"/>
    </w:pPr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6301F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301FB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6301F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301FB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906</Words>
  <Characters>5167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0128</cp:lastModifiedBy>
  <cp:revision>19</cp:revision>
  <cp:lastPrinted>2013-11-21T11:49:00Z</cp:lastPrinted>
  <dcterms:created xsi:type="dcterms:W3CDTF">2013-11-21T11:44:00Z</dcterms:created>
  <dcterms:modified xsi:type="dcterms:W3CDTF">2015-02-19T06:32:00Z</dcterms:modified>
</cp:coreProperties>
</file>